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 xml:space="preserve">от </w:t>
      </w:r>
      <w:r w:rsidR="00AF17D9">
        <w:rPr>
          <w:sz w:val="28"/>
          <w:szCs w:val="28"/>
          <w:u w:val="single"/>
        </w:rPr>
        <w:t>30.11.2021</w:t>
      </w:r>
      <w:bookmarkStart w:id="0" w:name="_GoBack"/>
      <w:bookmarkEnd w:id="0"/>
      <w:r w:rsidR="009D1C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№</w:t>
      </w:r>
      <w:r w:rsidR="00AF17D9">
        <w:rPr>
          <w:sz w:val="28"/>
          <w:szCs w:val="28"/>
        </w:rPr>
        <w:t xml:space="preserve"> </w:t>
      </w:r>
      <w:r w:rsidR="00AF17D9">
        <w:rPr>
          <w:sz w:val="28"/>
          <w:szCs w:val="28"/>
          <w:u w:val="single"/>
        </w:rPr>
        <w:t>2458</w:t>
      </w:r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</w:t>
            </w:r>
            <w:r w:rsidR="00A015EB">
              <w:rPr>
                <w:spacing w:val="-24"/>
                <w:sz w:val="20"/>
                <w:szCs w:val="20"/>
              </w:rPr>
              <w:t xml:space="preserve">2 </w:t>
            </w:r>
            <w:r>
              <w:rPr>
                <w:spacing w:val="-24"/>
                <w:sz w:val="20"/>
                <w:szCs w:val="20"/>
              </w:rPr>
              <w:t>513,1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33 983,1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</w:tr>
      <w:tr w:rsidR="0006102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20" w:rsidRDefault="0006102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20" w:rsidRDefault="0006102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</w:t>
            </w:r>
            <w:r w:rsidR="00A015EB">
              <w:rPr>
                <w:spacing w:val="-24"/>
                <w:sz w:val="20"/>
                <w:szCs w:val="20"/>
              </w:rPr>
              <w:t>2</w:t>
            </w:r>
            <w:r>
              <w:rPr>
                <w:spacing w:val="-24"/>
                <w:sz w:val="20"/>
                <w:szCs w:val="20"/>
              </w:rPr>
              <w:t> 513,1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33 983,1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020" w:rsidRDefault="00061020" w:rsidP="00E36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03F4" w:rsidP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C24DEA">
              <w:rPr>
                <w:spacing w:val="-24"/>
                <w:sz w:val="20"/>
                <w:szCs w:val="20"/>
              </w:rPr>
              <w:t xml:space="preserve">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4DEA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4DEA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11 036,1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4DEA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резервного фонда Администрации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11 036,1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50305F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10 045,3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10 498,2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</w:t>
            </w:r>
            <w:r w:rsidR="00A015EB">
              <w:rPr>
                <w:spacing w:val="-24"/>
                <w:sz w:val="20"/>
                <w:szCs w:val="20"/>
              </w:rPr>
              <w:t>1</w:t>
            </w:r>
            <w:r>
              <w:rPr>
                <w:spacing w:val="-24"/>
                <w:sz w:val="20"/>
                <w:szCs w:val="20"/>
              </w:rPr>
              <w:t xml:space="preserve"> 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22 947,0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17 300,0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471AEE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EE" w:rsidRDefault="00471AE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471AEE" w:rsidRDefault="00471AE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D1400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D1400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</w:t>
            </w:r>
            <w:r w:rsidR="00A015EB">
              <w:rPr>
                <w:spacing w:val="-24"/>
                <w:sz w:val="20"/>
                <w:szCs w:val="20"/>
              </w:rPr>
              <w:t>1</w:t>
            </w:r>
            <w:r>
              <w:rPr>
                <w:spacing w:val="-24"/>
                <w:sz w:val="20"/>
                <w:szCs w:val="20"/>
              </w:rPr>
              <w:t xml:space="preserve"> 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D1400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22 947,0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D1400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17 300,0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D1400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1AEE" w:rsidRDefault="00471AEE" w:rsidP="0050305F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7A369C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C6" w:rsidRDefault="006226C6">
      <w:r>
        <w:separator/>
      </w:r>
    </w:p>
  </w:endnote>
  <w:endnote w:type="continuationSeparator" w:id="0">
    <w:p w:rsidR="006226C6" w:rsidRDefault="0062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05F" w:rsidRDefault="00B605B4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0305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305F" w:rsidRDefault="0050305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C6" w:rsidRDefault="006226C6">
      <w:r>
        <w:separator/>
      </w:r>
    </w:p>
  </w:footnote>
  <w:footnote w:type="continuationSeparator" w:id="0">
    <w:p w:rsidR="006226C6" w:rsidRDefault="00622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50305F" w:rsidRDefault="006226C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7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0305F" w:rsidRDefault="005030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1020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9F9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839F5"/>
    <w:rsid w:val="00391654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AEE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305F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26C6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42C6"/>
    <w:rsid w:val="00685DB2"/>
    <w:rsid w:val="006930BF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62229"/>
    <w:rsid w:val="007730B1"/>
    <w:rsid w:val="00782222"/>
    <w:rsid w:val="007936ED"/>
    <w:rsid w:val="00796B66"/>
    <w:rsid w:val="00797DEC"/>
    <w:rsid w:val="007A333A"/>
    <w:rsid w:val="007A369C"/>
    <w:rsid w:val="007A4180"/>
    <w:rsid w:val="007A426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15EB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941CF"/>
    <w:rsid w:val="00AA4938"/>
    <w:rsid w:val="00AA692C"/>
    <w:rsid w:val="00AB015C"/>
    <w:rsid w:val="00AB21C6"/>
    <w:rsid w:val="00AB4D2F"/>
    <w:rsid w:val="00AD62B4"/>
    <w:rsid w:val="00AD6FDD"/>
    <w:rsid w:val="00AE1818"/>
    <w:rsid w:val="00AE1970"/>
    <w:rsid w:val="00AE2601"/>
    <w:rsid w:val="00AE3232"/>
    <w:rsid w:val="00AF0C2C"/>
    <w:rsid w:val="00AF17D9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33F6"/>
    <w:rsid w:val="00B56C5E"/>
    <w:rsid w:val="00B577C9"/>
    <w:rsid w:val="00B605B4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24DEA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1E04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4E8C"/>
    <w:rsid w:val="00E36EA0"/>
    <w:rsid w:val="00E5056F"/>
    <w:rsid w:val="00E532D4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BCDCD-D149-4C45-8F7E-C0AE5C33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2020-12-25T09:35:00Z</cp:lastPrinted>
  <dcterms:created xsi:type="dcterms:W3CDTF">2021-11-30T13:33:00Z</dcterms:created>
  <dcterms:modified xsi:type="dcterms:W3CDTF">2021-11-30T13:33:00Z</dcterms:modified>
</cp:coreProperties>
</file>